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F2" w:rsidRPr="00DB72EF" w:rsidRDefault="004B18F2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4B18F2" w:rsidRPr="00DB72EF" w:rsidRDefault="004B18F2">
      <w:pPr>
        <w:autoSpaceDE/>
        <w:rPr>
          <w:b/>
          <w:i/>
          <w:color w:val="auto"/>
          <w:lang w:eastAsia="ar-SA"/>
        </w:rPr>
      </w:pPr>
    </w:p>
    <w:p w:rsidR="004B18F2" w:rsidRPr="00DB72EF" w:rsidRDefault="004B18F2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4B18F2" w:rsidRPr="00DB72EF" w:rsidRDefault="004B18F2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4B18F2" w:rsidRPr="00DB72EF" w:rsidRDefault="004B18F2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4B18F2" w:rsidRPr="00DB72EF" w:rsidRDefault="004B18F2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4B18F2" w:rsidRPr="00DB72EF" w:rsidRDefault="004B18F2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4B18F2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4B18F2" w:rsidRPr="00DB72EF" w:rsidRDefault="004B18F2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4B18F2" w:rsidRDefault="004B18F2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4B18F2" w:rsidRDefault="004B18F2" w:rsidP="00E266AA">
      <w:pPr>
        <w:rPr>
          <w:bCs/>
          <w:i/>
        </w:rPr>
      </w:pPr>
      <w:bookmarkStart w:id="0" w:name="_GoBack"/>
      <w:bookmarkEnd w:id="0"/>
    </w:p>
    <w:p w:rsidR="004B18F2" w:rsidRDefault="004B18F2" w:rsidP="00E266AA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 i części 2 zamówienia *</w:t>
      </w:r>
    </w:p>
    <w:p w:rsidR="004B18F2" w:rsidRPr="00DB72EF" w:rsidRDefault="004B18F2" w:rsidP="00DB72EF">
      <w:pPr>
        <w:autoSpaceDE/>
        <w:rPr>
          <w:i/>
          <w:color w:val="auto"/>
          <w:lang w:eastAsia="ar-SA"/>
        </w:rPr>
      </w:pPr>
    </w:p>
    <w:p w:rsidR="004B18F2" w:rsidRPr="00DB72EF" w:rsidRDefault="004B18F2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4B18F2" w:rsidRPr="00DB72EF" w:rsidRDefault="004B18F2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4B18F2" w:rsidRPr="00DB72EF" w:rsidRDefault="004B18F2">
      <w:pPr>
        <w:autoSpaceDE/>
        <w:jc w:val="both"/>
        <w:rPr>
          <w:b/>
          <w:i/>
          <w:color w:val="auto"/>
          <w:lang w:eastAsia="ar-SA"/>
        </w:rPr>
      </w:pPr>
    </w:p>
    <w:p w:rsidR="004B18F2" w:rsidRPr="00DB72EF" w:rsidRDefault="004B18F2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4B18F2" w:rsidRPr="00DB72EF" w:rsidRDefault="004B18F2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4B18F2" w:rsidRPr="00DB72EF" w:rsidRDefault="004B18F2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4B18F2" w:rsidRPr="00DB72EF" w:rsidRDefault="004B18F2" w:rsidP="00E266AA">
      <w:pPr>
        <w:autoSpaceDE/>
        <w:rPr>
          <w:i/>
          <w:color w:val="auto"/>
          <w:lang w:eastAsia="ar-SA"/>
        </w:rPr>
      </w:pPr>
    </w:p>
    <w:p w:rsidR="004B18F2" w:rsidRDefault="004B18F2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  <w:bookmarkStart w:id="1" w:name="_heading=h.gjdgxs" w:colFirst="0" w:colLast="0"/>
      <w:bookmarkEnd w:id="1"/>
      <w:r w:rsidRPr="00DB72EF">
        <w:t>przy wykonaniu zamówienia publicznego prowadzonego w trybie podstawowym pn.</w:t>
      </w:r>
      <w:r w:rsidRPr="00DB72EF">
        <w:rPr>
          <w:b/>
        </w:rPr>
        <w:t xml:space="preserve"> </w:t>
      </w:r>
      <w:bookmarkStart w:id="2" w:name="_heading=h.qidqwzmaipg8" w:colFirst="0" w:colLast="0"/>
      <w:bookmarkEnd w:id="2"/>
    </w:p>
    <w:p w:rsidR="004B18F2" w:rsidRDefault="004B18F2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</w:p>
    <w:p w:rsidR="004B18F2" w:rsidRPr="00E23FD0" w:rsidRDefault="004B18F2" w:rsidP="00105DA1">
      <w:pPr>
        <w:suppressAutoHyphens w:val="0"/>
        <w:autoSpaceDN w:val="0"/>
        <w:adjustRightInd w:val="0"/>
        <w:jc w:val="center"/>
        <w:rPr>
          <w:b/>
          <w:color w:val="auto"/>
          <w:sz w:val="28"/>
          <w:szCs w:val="28"/>
          <w:lang w:eastAsia="pl-PL"/>
        </w:rPr>
      </w:pPr>
      <w:r w:rsidRPr="00873F25">
        <w:rPr>
          <w:b/>
          <w:color w:val="auto"/>
          <w:sz w:val="28"/>
          <w:szCs w:val="28"/>
          <w:lang w:eastAsia="ar-SA"/>
        </w:rPr>
        <w:t>„</w:t>
      </w:r>
      <w:r w:rsidRPr="00873F25">
        <w:rPr>
          <w:b/>
          <w:color w:val="auto"/>
          <w:sz w:val="28"/>
          <w:szCs w:val="28"/>
          <w:lang w:eastAsia="pl-PL"/>
        </w:rPr>
        <w:t>Wykonani</w:t>
      </w:r>
      <w:r>
        <w:rPr>
          <w:b/>
          <w:color w:val="auto"/>
          <w:sz w:val="28"/>
          <w:szCs w:val="28"/>
          <w:lang w:eastAsia="pl-PL"/>
        </w:rPr>
        <w:t>e serwerowni w Urzędzie Gminy Święciechowa</w:t>
      </w:r>
      <w:r w:rsidRPr="00E23FD0">
        <w:rPr>
          <w:b/>
          <w:color w:val="auto"/>
          <w:sz w:val="28"/>
          <w:szCs w:val="28"/>
          <w:lang w:eastAsia="ar-SA"/>
        </w:rPr>
        <w:t>”</w:t>
      </w:r>
    </w:p>
    <w:p w:rsidR="004B18F2" w:rsidRPr="00E23FD0" w:rsidRDefault="004B18F2">
      <w:pPr>
        <w:autoSpaceDE/>
        <w:jc w:val="both"/>
        <w:rPr>
          <w:color w:val="auto"/>
          <w:lang w:eastAsia="ar-SA"/>
        </w:rPr>
      </w:pPr>
    </w:p>
    <w:p w:rsidR="004B18F2" w:rsidRPr="00DB72EF" w:rsidRDefault="004B18F2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4B18F2" w:rsidRPr="00DB72EF" w:rsidRDefault="004B18F2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4B18F2" w:rsidRPr="00DB72EF" w:rsidRDefault="004B18F2">
      <w:pPr>
        <w:autoSpaceDE/>
        <w:jc w:val="both"/>
        <w:rPr>
          <w:lang w:eastAsia="ar-SA"/>
        </w:rPr>
      </w:pPr>
    </w:p>
    <w:p w:rsidR="004B18F2" w:rsidRPr="00DB72EF" w:rsidRDefault="004B18F2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4B18F2" w:rsidRPr="00FF406D" w:rsidRDefault="004B18F2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4B18F2" w:rsidRPr="00DB72EF" w:rsidRDefault="004B18F2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4B18F2" w:rsidRPr="002A3B44" w:rsidRDefault="004B18F2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4B18F2" w:rsidRDefault="004B18F2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4B18F2" w:rsidRPr="00134442" w:rsidRDefault="004B18F2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4B18F2" w:rsidRPr="00A64A42" w:rsidRDefault="004B18F2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4B18F2" w:rsidRPr="00A64A42" w:rsidRDefault="004B18F2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4B18F2" w:rsidRDefault="004B18F2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…………2022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p w:rsidR="004B18F2" w:rsidRDefault="004B18F2" w:rsidP="002A3B44">
      <w:pPr>
        <w:tabs>
          <w:tab w:val="left" w:pos="0"/>
        </w:tabs>
        <w:autoSpaceDE/>
        <w:rPr>
          <w:i/>
          <w:iCs/>
          <w:color w:val="auto"/>
          <w:sz w:val="20"/>
          <w:szCs w:val="20"/>
          <w:lang w:eastAsia="ar-SA"/>
        </w:rPr>
      </w:pPr>
    </w:p>
    <w:p w:rsidR="004B18F2" w:rsidRPr="00D46125" w:rsidRDefault="004B18F2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 w:rsidRPr="00A64BC0">
        <w:rPr>
          <w:i/>
          <w:iCs/>
          <w:color w:val="auto"/>
          <w:sz w:val="20"/>
          <w:szCs w:val="20"/>
          <w:lang w:eastAsia="ar-SA"/>
        </w:rPr>
        <w:t>* - niepotrzebne skreślić</w:t>
      </w:r>
    </w:p>
    <w:sectPr w:rsidR="004B18F2" w:rsidRPr="00D46125" w:rsidSect="00C8224E">
      <w:headerReference w:type="default" r:id="rId7"/>
      <w:footerReference w:type="default" r:id="rId8"/>
      <w:pgSz w:w="11906" w:h="16838"/>
      <w:pgMar w:top="1079" w:right="1417" w:bottom="107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8F2" w:rsidRDefault="004B18F2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4B18F2" w:rsidRDefault="004B18F2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8F2" w:rsidRDefault="004B18F2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42.5pt;height:60pt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8F2" w:rsidRDefault="004B18F2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4B18F2" w:rsidRDefault="004B18F2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8F2" w:rsidRDefault="004B18F2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>Znak sprawy: FS.271.5.2022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519E6"/>
    <w:rsid w:val="000B19FF"/>
    <w:rsid w:val="000C391C"/>
    <w:rsid w:val="00105DA1"/>
    <w:rsid w:val="00111837"/>
    <w:rsid w:val="00134442"/>
    <w:rsid w:val="0014606D"/>
    <w:rsid w:val="001632BC"/>
    <w:rsid w:val="001874C7"/>
    <w:rsid w:val="00194C7F"/>
    <w:rsid w:val="001D4984"/>
    <w:rsid w:val="001E100B"/>
    <w:rsid w:val="001E6FE0"/>
    <w:rsid w:val="0021519A"/>
    <w:rsid w:val="0025432C"/>
    <w:rsid w:val="002641C7"/>
    <w:rsid w:val="00297F94"/>
    <w:rsid w:val="002A3B44"/>
    <w:rsid w:val="002B3EDD"/>
    <w:rsid w:val="00322BE8"/>
    <w:rsid w:val="00363CE9"/>
    <w:rsid w:val="00383B03"/>
    <w:rsid w:val="003844DC"/>
    <w:rsid w:val="003D1D8F"/>
    <w:rsid w:val="003E0FF8"/>
    <w:rsid w:val="003E5C74"/>
    <w:rsid w:val="004045BB"/>
    <w:rsid w:val="00464864"/>
    <w:rsid w:val="00480D31"/>
    <w:rsid w:val="004901B3"/>
    <w:rsid w:val="004B18F2"/>
    <w:rsid w:val="004C2900"/>
    <w:rsid w:val="00500BE5"/>
    <w:rsid w:val="00501057"/>
    <w:rsid w:val="00523C16"/>
    <w:rsid w:val="00544E5B"/>
    <w:rsid w:val="00572248"/>
    <w:rsid w:val="0058748E"/>
    <w:rsid w:val="00593052"/>
    <w:rsid w:val="005B0CC2"/>
    <w:rsid w:val="005D5D0E"/>
    <w:rsid w:val="0062259D"/>
    <w:rsid w:val="00680191"/>
    <w:rsid w:val="006B199B"/>
    <w:rsid w:val="006D04DD"/>
    <w:rsid w:val="006F12DC"/>
    <w:rsid w:val="0074453E"/>
    <w:rsid w:val="007D56B4"/>
    <w:rsid w:val="007D6E3F"/>
    <w:rsid w:val="007F6F4E"/>
    <w:rsid w:val="00822757"/>
    <w:rsid w:val="00873F25"/>
    <w:rsid w:val="008E6EF9"/>
    <w:rsid w:val="008F16FD"/>
    <w:rsid w:val="00917FE5"/>
    <w:rsid w:val="00937004"/>
    <w:rsid w:val="00984210"/>
    <w:rsid w:val="00993D75"/>
    <w:rsid w:val="009C3757"/>
    <w:rsid w:val="009F6F64"/>
    <w:rsid w:val="00A155C7"/>
    <w:rsid w:val="00A61515"/>
    <w:rsid w:val="00A64A42"/>
    <w:rsid w:val="00A64BC0"/>
    <w:rsid w:val="00A66860"/>
    <w:rsid w:val="00A709C9"/>
    <w:rsid w:val="00AD7340"/>
    <w:rsid w:val="00B10CCF"/>
    <w:rsid w:val="00B3342F"/>
    <w:rsid w:val="00BA5C89"/>
    <w:rsid w:val="00BE52E8"/>
    <w:rsid w:val="00C157D1"/>
    <w:rsid w:val="00C17033"/>
    <w:rsid w:val="00C33106"/>
    <w:rsid w:val="00C53A18"/>
    <w:rsid w:val="00C8224E"/>
    <w:rsid w:val="00D2180E"/>
    <w:rsid w:val="00D27D2C"/>
    <w:rsid w:val="00D45740"/>
    <w:rsid w:val="00D46125"/>
    <w:rsid w:val="00D656E8"/>
    <w:rsid w:val="00DB72EF"/>
    <w:rsid w:val="00DE7818"/>
    <w:rsid w:val="00E00087"/>
    <w:rsid w:val="00E04DB3"/>
    <w:rsid w:val="00E17601"/>
    <w:rsid w:val="00E23FD0"/>
    <w:rsid w:val="00E266AA"/>
    <w:rsid w:val="00E73CF3"/>
    <w:rsid w:val="00F06230"/>
    <w:rsid w:val="00F12B0F"/>
    <w:rsid w:val="00F203A3"/>
    <w:rsid w:val="00F35E94"/>
    <w:rsid w:val="00F45E14"/>
    <w:rsid w:val="00F53668"/>
    <w:rsid w:val="00F7205D"/>
    <w:rsid w:val="00FA2F76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8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251</Words>
  <Characters>1510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18</cp:revision>
  <dcterms:created xsi:type="dcterms:W3CDTF">2021-04-20T12:35:00Z</dcterms:created>
  <dcterms:modified xsi:type="dcterms:W3CDTF">2022-05-19T05:40:00Z</dcterms:modified>
</cp:coreProperties>
</file>